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88" w:type="dxa"/>
        <w:jc w:val="center"/>
        <w:tblLook w:val="04A0" w:firstRow="1" w:lastRow="0" w:firstColumn="1" w:lastColumn="0" w:noHBand="0" w:noVBand="1"/>
      </w:tblPr>
      <w:tblGrid>
        <w:gridCol w:w="828"/>
        <w:gridCol w:w="1275"/>
        <w:gridCol w:w="1276"/>
        <w:gridCol w:w="567"/>
        <w:gridCol w:w="851"/>
        <w:gridCol w:w="1984"/>
        <w:gridCol w:w="1559"/>
        <w:gridCol w:w="1648"/>
      </w:tblGrid>
      <w:tr w:rsidR="002D632C" w:rsidRPr="00A476A5" w:rsidTr="0036492A">
        <w:trPr>
          <w:trHeight w:val="705"/>
          <w:jc w:val="center"/>
        </w:trPr>
        <w:tc>
          <w:tcPr>
            <w:tcW w:w="9988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32C" w:rsidRPr="00A476A5" w:rsidRDefault="002D632C" w:rsidP="00E3417D">
            <w:pPr>
              <w:widowControl/>
              <w:jc w:val="center"/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</w:pPr>
            <w:r w:rsidRPr="00A476A5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因公临时</w:t>
            </w:r>
            <w:r w:rsidR="00C73A81" w:rsidRPr="00A476A5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赴</w:t>
            </w:r>
            <w:r w:rsidR="00E3417D" w:rsidRPr="00A476A5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港澳</w:t>
            </w:r>
            <w:r w:rsidRPr="00A476A5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人员备案表</w:t>
            </w:r>
          </w:p>
        </w:tc>
      </w:tr>
      <w:tr w:rsidR="00C101B6" w:rsidRPr="002D632C" w:rsidTr="00BB26BB">
        <w:trPr>
          <w:trHeight w:hRule="exact" w:val="822"/>
          <w:jc w:val="center"/>
        </w:trPr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出生</w:t>
            </w:r>
          </w:p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年月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6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12ABE" w:rsidRPr="00156D33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F084E" w:rsidRPr="002D632C" w:rsidTr="00BB26BB">
        <w:trPr>
          <w:trHeight w:hRule="exact" w:val="796"/>
          <w:jc w:val="center"/>
        </w:trPr>
        <w:tc>
          <w:tcPr>
            <w:tcW w:w="210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632C" w:rsidRPr="00DC4C52" w:rsidRDefault="002D632C" w:rsidP="00164E7A">
            <w:pPr>
              <w:widowControl/>
              <w:spacing w:line="340" w:lineRule="exact"/>
              <w:rPr>
                <w:rFonts w:ascii="宋体" w:eastAsia="宋体" w:hAnsi="宋体" w:cs="宋体"/>
                <w:spacing w:val="-18"/>
                <w:kern w:val="0"/>
                <w:sz w:val="22"/>
              </w:rPr>
            </w:pPr>
            <w:r w:rsidRPr="00DC4C52">
              <w:rPr>
                <w:rFonts w:ascii="宋体" w:eastAsia="宋体" w:hAnsi="宋体" w:cs="宋体" w:hint="eastAsia"/>
                <w:spacing w:val="-18"/>
                <w:kern w:val="0"/>
                <w:sz w:val="22"/>
              </w:rPr>
              <w:t>工作单位及职务、是否为涉密人员及涉密等级</w:t>
            </w:r>
          </w:p>
        </w:tc>
        <w:tc>
          <w:tcPr>
            <w:tcW w:w="46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D632C" w:rsidRPr="00156D33" w:rsidRDefault="002D632C" w:rsidP="007D1E36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D632C" w:rsidRPr="008E60FB" w:rsidRDefault="002D632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D632C" w:rsidRPr="00156D33" w:rsidRDefault="002D632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6492A" w:rsidRPr="002D632C" w:rsidTr="00BB26BB">
        <w:trPr>
          <w:trHeight w:hRule="exact" w:val="1005"/>
          <w:jc w:val="center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家庭</w:t>
            </w:r>
          </w:p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主要</w:t>
            </w:r>
          </w:p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成员</w:t>
            </w:r>
          </w:p>
          <w:p w:rsidR="00A12ABE" w:rsidRPr="002D632C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情况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称谓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年龄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56D33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政治</w:t>
            </w:r>
          </w:p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面貌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BB26BB" w:rsidRDefault="00164E7A" w:rsidP="0064265C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BB26BB">
              <w:rPr>
                <w:rFonts w:ascii="宋体" w:eastAsia="宋体" w:hAnsi="宋体" w:cs="宋体" w:hint="eastAsia"/>
                <w:kern w:val="0"/>
                <w:sz w:val="23"/>
                <w:szCs w:val="23"/>
              </w:rPr>
              <w:t>近期</w:t>
            </w:r>
            <w:r w:rsidR="00156D33" w:rsidRPr="00BB26BB">
              <w:rPr>
                <w:rFonts w:ascii="宋体" w:eastAsia="宋体" w:hAnsi="宋体" w:cs="宋体" w:hint="eastAsia"/>
                <w:kern w:val="0"/>
                <w:sz w:val="23"/>
                <w:szCs w:val="23"/>
              </w:rPr>
              <w:t>是否出国（境）、</w:t>
            </w:r>
            <w:r w:rsidR="00525775" w:rsidRPr="00BB26BB">
              <w:rPr>
                <w:rFonts w:ascii="宋体" w:eastAsia="宋体" w:hAnsi="宋体" w:cs="宋体" w:hint="eastAsia"/>
                <w:kern w:val="0"/>
                <w:sz w:val="23"/>
                <w:szCs w:val="23"/>
              </w:rPr>
              <w:t>停留时间、</w:t>
            </w:r>
            <w:r w:rsidR="00156D33" w:rsidRPr="00BB26BB">
              <w:rPr>
                <w:rFonts w:ascii="宋体" w:eastAsia="宋体" w:hAnsi="宋体" w:cs="宋体" w:hint="eastAsia"/>
                <w:kern w:val="0"/>
                <w:sz w:val="23"/>
                <w:szCs w:val="23"/>
              </w:rPr>
              <w:t>所到国家（地区）</w:t>
            </w:r>
          </w:p>
        </w:tc>
        <w:tc>
          <w:tcPr>
            <w:tcW w:w="32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6BB" w:rsidRPr="006B5221" w:rsidRDefault="00A12ABE" w:rsidP="00DC4C5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B522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工作单位、职务及居住地</w:t>
            </w:r>
          </w:p>
          <w:p w:rsidR="00BB26BB" w:rsidRDefault="00A12ABE" w:rsidP="00BB26BB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B26BB">
              <w:rPr>
                <w:rFonts w:ascii="宋体" w:eastAsia="宋体" w:hAnsi="宋体" w:cs="宋体" w:hint="eastAsia"/>
                <w:kern w:val="0"/>
                <w:sz w:val="22"/>
              </w:rPr>
              <w:t>(是否取得外国国籍、</w:t>
            </w:r>
          </w:p>
          <w:p w:rsidR="00A12ABE" w:rsidRPr="00BB26BB" w:rsidRDefault="0036492A" w:rsidP="00BB26BB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B26BB">
              <w:rPr>
                <w:rFonts w:ascii="宋体" w:eastAsia="宋体" w:hAnsi="宋体" w:cs="宋体" w:hint="eastAsia"/>
                <w:kern w:val="0"/>
                <w:sz w:val="22"/>
              </w:rPr>
              <w:t>境</w:t>
            </w:r>
            <w:r w:rsidR="00A12ABE" w:rsidRPr="00BB26BB">
              <w:rPr>
                <w:rFonts w:ascii="宋体" w:eastAsia="宋体" w:hAnsi="宋体" w:cs="宋体" w:hint="eastAsia"/>
                <w:kern w:val="0"/>
                <w:sz w:val="22"/>
              </w:rPr>
              <w:t>外长期或永久居留</w:t>
            </w:r>
            <w:r w:rsidRPr="00BB26BB">
              <w:rPr>
                <w:rFonts w:ascii="宋体" w:eastAsia="宋体" w:hAnsi="宋体" w:cs="宋体" w:hint="eastAsia"/>
                <w:kern w:val="0"/>
                <w:sz w:val="22"/>
              </w:rPr>
              <w:t>权</w:t>
            </w:r>
            <w:r w:rsidR="00A12ABE" w:rsidRPr="00BB26BB">
              <w:rPr>
                <w:rFonts w:ascii="宋体" w:eastAsia="宋体" w:hAnsi="宋体" w:cs="宋体" w:hint="eastAsia"/>
                <w:kern w:val="0"/>
                <w:sz w:val="22"/>
              </w:rPr>
              <w:t>)</w:t>
            </w:r>
          </w:p>
        </w:tc>
      </w:tr>
      <w:tr w:rsidR="0036492A" w:rsidRPr="002D632C" w:rsidTr="00BB26BB">
        <w:trPr>
          <w:trHeight w:hRule="exact" w:val="822"/>
          <w:jc w:val="center"/>
        </w:trPr>
        <w:tc>
          <w:tcPr>
            <w:tcW w:w="82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2ABE" w:rsidRPr="002D632C" w:rsidRDefault="00A12ABE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F42061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2ABE" w:rsidRPr="00525775" w:rsidRDefault="00A12ABE" w:rsidP="00F42061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6492A" w:rsidRPr="002D632C" w:rsidTr="00BB26BB">
        <w:trPr>
          <w:trHeight w:hRule="exact" w:val="822"/>
          <w:jc w:val="center"/>
        </w:trPr>
        <w:tc>
          <w:tcPr>
            <w:tcW w:w="82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2ABE" w:rsidRPr="002D632C" w:rsidRDefault="00A12ABE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F42061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2ABE" w:rsidRPr="00BB26BB" w:rsidRDefault="00A12ABE" w:rsidP="00F42061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6492A" w:rsidRPr="002D632C" w:rsidTr="00BB26BB">
        <w:trPr>
          <w:trHeight w:hRule="exact" w:val="822"/>
          <w:jc w:val="center"/>
        </w:trPr>
        <w:tc>
          <w:tcPr>
            <w:tcW w:w="82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2ABE" w:rsidRPr="002D632C" w:rsidRDefault="00A12ABE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F42061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2ABE" w:rsidRPr="00525775" w:rsidRDefault="00A12ABE" w:rsidP="00F42061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6492A" w:rsidRPr="002D632C" w:rsidTr="00BB26BB">
        <w:trPr>
          <w:trHeight w:hRule="exact" w:val="822"/>
          <w:jc w:val="center"/>
        </w:trPr>
        <w:tc>
          <w:tcPr>
            <w:tcW w:w="82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2ABE" w:rsidRPr="002D632C" w:rsidRDefault="00A12ABE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F42061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2ABE" w:rsidRPr="00525775" w:rsidRDefault="00A12ABE" w:rsidP="00F42061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3ACB" w:rsidRPr="002D632C" w:rsidTr="00BB26BB">
        <w:trPr>
          <w:trHeight w:hRule="exact" w:val="822"/>
          <w:jc w:val="center"/>
        </w:trPr>
        <w:tc>
          <w:tcPr>
            <w:tcW w:w="210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D632C" w:rsidRPr="008E60FB" w:rsidRDefault="002D632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组 团 单 位</w:t>
            </w:r>
          </w:p>
        </w:tc>
        <w:tc>
          <w:tcPr>
            <w:tcW w:w="46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D632C" w:rsidRPr="008E60FB" w:rsidRDefault="002D632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101B6" w:rsidRPr="008E60FB" w:rsidRDefault="002D632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在团组中</w:t>
            </w:r>
          </w:p>
          <w:p w:rsidR="002D632C" w:rsidRPr="008E60FB" w:rsidRDefault="002D632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拟任职务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D632C" w:rsidRPr="008E60FB" w:rsidRDefault="002D632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85471" w:rsidRPr="002D632C" w:rsidTr="00785471">
        <w:trPr>
          <w:trHeight w:hRule="exact" w:val="822"/>
          <w:jc w:val="center"/>
        </w:trPr>
        <w:tc>
          <w:tcPr>
            <w:tcW w:w="210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3417D" w:rsidRDefault="00E3417D" w:rsidP="00652F79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417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出访任务、所赴</w:t>
            </w:r>
          </w:p>
          <w:p w:rsidR="00785471" w:rsidRPr="00734C76" w:rsidRDefault="00E3417D" w:rsidP="00652F79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417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地区及停留时间</w:t>
            </w:r>
          </w:p>
        </w:tc>
        <w:tc>
          <w:tcPr>
            <w:tcW w:w="78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5471" w:rsidRPr="008E60FB" w:rsidRDefault="00785471" w:rsidP="00F42061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85471" w:rsidRPr="002D632C" w:rsidTr="00785471">
        <w:trPr>
          <w:trHeight w:hRule="exact" w:val="822"/>
          <w:jc w:val="center"/>
        </w:trPr>
        <w:tc>
          <w:tcPr>
            <w:tcW w:w="210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3417D" w:rsidRPr="00E3417D" w:rsidRDefault="00E3417D" w:rsidP="00652F79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417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出访</w:t>
            </w:r>
            <w:r w:rsidR="00785471" w:rsidRPr="00E3417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</w:t>
            </w:r>
          </w:p>
          <w:p w:rsidR="00785471" w:rsidRPr="00E3417D" w:rsidRDefault="00785471" w:rsidP="00652F79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417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审批单位</w:t>
            </w:r>
          </w:p>
        </w:tc>
        <w:tc>
          <w:tcPr>
            <w:tcW w:w="78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5471" w:rsidRPr="008E60FB" w:rsidRDefault="00785471" w:rsidP="00F42061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85471" w:rsidRPr="002D632C" w:rsidTr="00785471">
        <w:trPr>
          <w:trHeight w:hRule="exact" w:val="822"/>
          <w:jc w:val="center"/>
        </w:trPr>
        <w:tc>
          <w:tcPr>
            <w:tcW w:w="210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85471" w:rsidRPr="008E60FB" w:rsidRDefault="00E3417D" w:rsidP="00E3417D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417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最近一次因公赴港澳时间及任务</w:t>
            </w:r>
          </w:p>
        </w:tc>
        <w:tc>
          <w:tcPr>
            <w:tcW w:w="78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5471" w:rsidRPr="008E60FB" w:rsidRDefault="00785471" w:rsidP="00F42061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D632C" w:rsidRPr="002D632C" w:rsidTr="00164E7A">
        <w:trPr>
          <w:trHeight w:val="624"/>
          <w:jc w:val="center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1E36" w:rsidRPr="008E60FB" w:rsidRDefault="002D632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人员</w:t>
            </w:r>
          </w:p>
          <w:p w:rsidR="007D1E36" w:rsidRPr="008E60FB" w:rsidRDefault="002D632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派出</w:t>
            </w:r>
          </w:p>
          <w:p w:rsidR="007D1E36" w:rsidRPr="008E60FB" w:rsidRDefault="002D632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</w:t>
            </w:r>
          </w:p>
          <w:p w:rsidR="002D632C" w:rsidRPr="008E60FB" w:rsidRDefault="002D632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9160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D1E36" w:rsidRPr="008E60FB" w:rsidRDefault="002D632C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负责人签字：                         单位盖章</w:t>
            </w:r>
          </w:p>
          <w:p w:rsidR="007D1E36" w:rsidRPr="008E60FB" w:rsidRDefault="007D1E36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2D632C" w:rsidRPr="008E60FB" w:rsidRDefault="002D632C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年    月    日                   年    月    日</w:t>
            </w:r>
          </w:p>
        </w:tc>
      </w:tr>
      <w:tr w:rsidR="002D632C" w:rsidRPr="002D632C" w:rsidTr="00164E7A">
        <w:trPr>
          <w:trHeight w:val="624"/>
          <w:jc w:val="center"/>
        </w:trPr>
        <w:tc>
          <w:tcPr>
            <w:tcW w:w="82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632C" w:rsidRPr="00156D33" w:rsidRDefault="002D632C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60" w:type="dxa"/>
            <w:gridSpan w:val="7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2D632C" w:rsidRPr="00156D33" w:rsidRDefault="002D632C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D632C" w:rsidRPr="002D632C" w:rsidTr="00164E7A">
        <w:trPr>
          <w:trHeight w:val="900"/>
          <w:jc w:val="center"/>
        </w:trPr>
        <w:tc>
          <w:tcPr>
            <w:tcW w:w="82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632C" w:rsidRPr="00156D33" w:rsidRDefault="002D632C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60" w:type="dxa"/>
            <w:gridSpan w:val="7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2D632C" w:rsidRPr="00156D33" w:rsidRDefault="002D632C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D632C" w:rsidRPr="002D632C" w:rsidTr="00164E7A">
        <w:trPr>
          <w:trHeight w:val="381"/>
          <w:jc w:val="center"/>
        </w:trPr>
        <w:tc>
          <w:tcPr>
            <w:tcW w:w="82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632C" w:rsidRPr="00156D33" w:rsidRDefault="002D632C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60" w:type="dxa"/>
            <w:gridSpan w:val="7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2D632C" w:rsidRPr="00156D33" w:rsidRDefault="002D632C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D632C" w:rsidRPr="002D632C" w:rsidTr="00164E7A">
        <w:trPr>
          <w:trHeight w:val="825"/>
          <w:jc w:val="center"/>
        </w:trPr>
        <w:tc>
          <w:tcPr>
            <w:tcW w:w="8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D632C" w:rsidRPr="00156D33" w:rsidRDefault="002D632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56D3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说明</w:t>
            </w:r>
          </w:p>
        </w:tc>
        <w:tc>
          <w:tcPr>
            <w:tcW w:w="9160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D632C" w:rsidRPr="00156D33" w:rsidRDefault="00E3417D" w:rsidP="007D1E36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417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本表由因公临时赴港澳人员所在单位填写，按照干部管理权限，报组织人事部门备案，并抄报外事（港澳事务）审批部门。</w:t>
            </w:r>
          </w:p>
        </w:tc>
      </w:tr>
    </w:tbl>
    <w:p w:rsidR="00421794" w:rsidRPr="002D632C" w:rsidRDefault="00421794" w:rsidP="00941F30">
      <w:pPr>
        <w:spacing w:line="20" w:lineRule="exact"/>
        <w:rPr>
          <w:rFonts w:ascii="仿宋_GB2312" w:eastAsia="仿宋_GB2312"/>
          <w:sz w:val="32"/>
          <w:szCs w:val="32"/>
        </w:rPr>
      </w:pPr>
    </w:p>
    <w:sectPr w:rsidR="00421794" w:rsidRPr="002D632C" w:rsidSect="00941F30">
      <w:pgSz w:w="11906" w:h="16838" w:code="9"/>
      <w:pgMar w:top="1701" w:right="1361" w:bottom="1304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6B2" w:rsidRDefault="004266B2" w:rsidP="00645FD4">
      <w:r>
        <w:separator/>
      </w:r>
    </w:p>
  </w:endnote>
  <w:endnote w:type="continuationSeparator" w:id="0">
    <w:p w:rsidR="004266B2" w:rsidRDefault="004266B2" w:rsidP="0064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6B2" w:rsidRDefault="004266B2" w:rsidP="00645FD4">
      <w:r>
        <w:separator/>
      </w:r>
    </w:p>
  </w:footnote>
  <w:footnote w:type="continuationSeparator" w:id="0">
    <w:p w:rsidR="004266B2" w:rsidRDefault="004266B2" w:rsidP="00645F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32C"/>
    <w:rsid w:val="00020B5E"/>
    <w:rsid w:val="00050194"/>
    <w:rsid w:val="000C1E69"/>
    <w:rsid w:val="000E6B3B"/>
    <w:rsid w:val="000F084E"/>
    <w:rsid w:val="00156D33"/>
    <w:rsid w:val="00164A8C"/>
    <w:rsid w:val="00164E7A"/>
    <w:rsid w:val="001F2DAA"/>
    <w:rsid w:val="0020579F"/>
    <w:rsid w:val="002422A0"/>
    <w:rsid w:val="0028191F"/>
    <w:rsid w:val="002D632C"/>
    <w:rsid w:val="002E3F74"/>
    <w:rsid w:val="003570D3"/>
    <w:rsid w:val="0036492A"/>
    <w:rsid w:val="003F3F44"/>
    <w:rsid w:val="00421794"/>
    <w:rsid w:val="004266B2"/>
    <w:rsid w:val="00436EBB"/>
    <w:rsid w:val="004F3ACB"/>
    <w:rsid w:val="00525775"/>
    <w:rsid w:val="00534632"/>
    <w:rsid w:val="00554734"/>
    <w:rsid w:val="005807A4"/>
    <w:rsid w:val="005C74C3"/>
    <w:rsid w:val="005F39EB"/>
    <w:rsid w:val="0064265C"/>
    <w:rsid w:val="00644A7F"/>
    <w:rsid w:val="00644B88"/>
    <w:rsid w:val="00645FD4"/>
    <w:rsid w:val="00672A58"/>
    <w:rsid w:val="00674C35"/>
    <w:rsid w:val="006833DE"/>
    <w:rsid w:val="006B5221"/>
    <w:rsid w:val="0071005C"/>
    <w:rsid w:val="0072241A"/>
    <w:rsid w:val="00730B1C"/>
    <w:rsid w:val="00734C76"/>
    <w:rsid w:val="0077059A"/>
    <w:rsid w:val="00785471"/>
    <w:rsid w:val="007D1E36"/>
    <w:rsid w:val="00850212"/>
    <w:rsid w:val="0085772A"/>
    <w:rsid w:val="00887778"/>
    <w:rsid w:val="008C1632"/>
    <w:rsid w:val="008E60FB"/>
    <w:rsid w:val="00941F30"/>
    <w:rsid w:val="00984B1B"/>
    <w:rsid w:val="009A22D7"/>
    <w:rsid w:val="00A12ABE"/>
    <w:rsid w:val="00A476A5"/>
    <w:rsid w:val="00AC57A7"/>
    <w:rsid w:val="00B43F79"/>
    <w:rsid w:val="00B744B0"/>
    <w:rsid w:val="00BB26BB"/>
    <w:rsid w:val="00C101B6"/>
    <w:rsid w:val="00C53002"/>
    <w:rsid w:val="00C73A81"/>
    <w:rsid w:val="00C76521"/>
    <w:rsid w:val="00C877E8"/>
    <w:rsid w:val="00DB3F5F"/>
    <w:rsid w:val="00DC4C52"/>
    <w:rsid w:val="00E10B46"/>
    <w:rsid w:val="00E21A29"/>
    <w:rsid w:val="00E3417D"/>
    <w:rsid w:val="00E5090E"/>
    <w:rsid w:val="00E75030"/>
    <w:rsid w:val="00F122DE"/>
    <w:rsid w:val="00F16661"/>
    <w:rsid w:val="00F21B0C"/>
    <w:rsid w:val="00F42061"/>
    <w:rsid w:val="00FD75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851248E-D57C-45B9-B6B0-7A087EC69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5F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5F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5F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5F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zbqh\&#26700;&#38754;\Doc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Doc模板.dotx</Template>
  <TotalTime>6</TotalTime>
  <Pages>1</Pages>
  <Words>62</Words>
  <Characters>357</Characters>
  <Application>Microsoft Office Word</Application>
  <DocSecurity>0</DocSecurity>
  <Lines>2</Lines>
  <Paragraphs>1</Paragraphs>
  <ScaleCrop>false</ScaleCrop>
  <Company>微软中国</Company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周俊峰</dc:creator>
  <cp:lastModifiedBy>吴 铭</cp:lastModifiedBy>
  <cp:revision>5</cp:revision>
  <cp:lastPrinted>2018-05-16T12:31:00Z</cp:lastPrinted>
  <dcterms:created xsi:type="dcterms:W3CDTF">2018-06-14T07:08:00Z</dcterms:created>
  <dcterms:modified xsi:type="dcterms:W3CDTF">2019-05-25T09:33:00Z</dcterms:modified>
</cp:coreProperties>
</file>